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9b0ddc" w14:textId="49b0dd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A36353">
        <w:t>7</w:t>
      </w:r>
      <w:r w:rsidRPr="006D2266" w:rsidR="00AE1F41">
        <w:t>. St-</w:t>
      </w:r>
      <w:r w:rsidR="00A36353">
        <w:t>3457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A36353">
        <w:t>7</w:t>
      </w:r>
      <w:r w:rsidR="00884690">
        <w:t>. St</w:t>
      </w:r>
      <w:r w:rsidR="00B13065">
        <w:t>-</w:t>
      </w:r>
      <w:r w:rsidR="00A36353">
        <w:t>3457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A0DB5" w:rsidP="00A3635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36353">
        <w:t xml:space="preserve">SKUNDAVO j.d.o.o. za trgovinu, OIB: 37079677392, </w:t>
      </w:r>
      <w:r w:rsidRPr="00A36353" w:rsidR="00A36353">
        <w:t>Zagreb, Ulica Brune Bušića 34</w:t>
      </w:r>
    </w:p>
    <w:p w:rsidR="00A36353" w:rsidP="00A36353" w:rsidRDefault="00A3635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051E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305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051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3051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3051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3051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051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05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05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3457</izvorni_sadrzaj>
    <derivirana_varijabla naziv="DomainObject.Predmet.Broj_1">3457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St-3457/2022</izvorni_sadrzaj>
    <derivirana_varijabla naziv="DomainObject.Predmet.OznakaBroj_1">St-3457/2022</derivirana_varijabla>
  </DomainObject.Predmet.OznakaBroj>
  <DomainObject.Predmet.OznakaBrojOptuznogAkta>
    <izvorni_sadrzaj>04-06-22-5954</izvorni_sadrzaj>
    <derivirana_varijabla naziv="DomainObject.Predmet.OznakaBrojOptuznogAkta_1">04-06-22-5954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SKUNDAVO j.d.o.o. za trgovinu</izvorni_sadrzaj>
    <derivirana_varijabla naziv="DomainObject.Predmet.ProtustrankaFormated_1">  SKUNDAVO j.d.o.o. za trgovinu</derivirana_varijabla>
  </DomainObject.Predmet.ProtustrankaFormated>
  <DomainObject.Predmet.ProtustrankaFormatedOIB>
    <izvorni_sadrzaj>  SKUNDAVO j.d.o.o. za trgovinu, OIB 37079677392</izvorni_sadrzaj>
    <derivirana_varijabla naziv="DomainObject.Predmet.ProtustrankaFormatedOIB_1">  SKUNDAVO j.d.o.o. za trgovinu, OIB 37079677392</derivirana_varijabla>
  </DomainObject.Predmet.ProtustrankaFormatedOIB>
  <DomainObject.Predmet.ProtustrankaFormatedWithAdress>
    <izvorni_sadrzaj> SKUNDAVO j.d.o.o. za trgovinu, Ulica Brune Bušića 34, 10000 Zagreb</izvorni_sadrzaj>
    <derivirana_varijabla naziv="DomainObject.Predmet.ProtustrankaFormatedWithAdress_1"> SKUNDAVO j.d.o.o. za trgovinu, Ulica Brune Bušića 34, 10000 Zagreb</derivirana_varijabla>
  </DomainObject.Predmet.ProtustrankaFormatedWithAdress>
  <DomainObject.Predmet.ProtustrankaFormatedWithAdressOIB>
    <izvorni_sadrzaj> SKUNDAVO j.d.o.o. za trgovinu, OIB 37079677392, Ulica Brune Bušića 34, 10000 Zagreb</izvorni_sadrzaj>
    <derivirana_varijabla naziv="DomainObject.Predmet.ProtustrankaFormatedWithAdressOIB_1"> SKUNDAVO j.d.o.o. za trgovinu, OIB 37079677392, Ulica Brune Bušića 34, 10000 Zagreb</derivirana_varijabla>
  </DomainObject.Predmet.ProtustrankaFormatedWithAdressOIB>
  <DomainObject.Predmet.ProtustrankaWithAdress>
    <izvorni_sadrzaj>SKUNDAVO j.d.o.o. za trgovinu Ulica Brune Bušića 34, 10000 Zagreb</izvorni_sadrzaj>
    <derivirana_varijabla naziv="DomainObject.Predmet.ProtustrankaWithAdress_1">SKUNDAVO j.d.o.o. za trgovinu Ulica Brune Bušića 34, 10000 Zagreb</derivirana_varijabla>
  </DomainObject.Predmet.ProtustrankaWithAdress>
  <DomainObject.Predmet.ProtustrankaWithAdressOIB>
    <izvorni_sadrzaj>SKUNDAVO j.d.o.o. za trgovinu, OIB 37079677392, Ulica Brune Bušića 34, 10000 Zagreb</izvorni_sadrzaj>
    <derivirana_varijabla naziv="DomainObject.Predmet.ProtustrankaWithAdressOIB_1">SKUNDAVO j.d.o.o. za trgovinu, OIB 37079677392, Ulica Brune Bušića 34, 10000 Zagreb</derivirana_varijabla>
  </DomainObject.Predmet.ProtustrankaWithAdressOIB>
  <DomainObject.Predmet.ProtustrankaNazivFormated>
    <izvorni_sadrzaj>SKUNDAVO j.d.o.o. za trgovinu</izvorni_sadrzaj>
    <derivirana_varijabla naziv="DomainObject.Predmet.ProtustrankaNazivFormated_1">SKUNDAVO j.d.o.o. za trgovinu</derivirana_varijabla>
  </DomainObject.Predmet.ProtustrankaNazivFormated>
  <DomainObject.Predmet.ProtustrankaNazivFormatedOIB>
    <izvorni_sadrzaj>SKUNDAVO j.d.o.o. za trgovinu, OIB 37079677392</izvorni_sadrzaj>
    <derivirana_varijabla naziv="DomainObject.Predmet.ProtustrankaNazivFormatedOIB_1">SKUNDAVO j.d.o.o. za trgovinu, OIB 37079677392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SKUNDAVO j.d.o.o. za trgovinu</item>
    </izvorni_sadrzaj>
    <derivirana_varijabla naziv="DomainObject.Predmet.ProtuStrankaListFormated_1">
      <item>SKUNDAVO j.d.o.o. za trgovinu</item>
    </derivirana_varijabla>
  </DomainObject.Predmet.ProtuStrankaListFormated>
  <DomainObject.Predmet.ProtuStrankaListFormatedOIB>
    <izvorni_sadrzaj>
      <item>SKUNDAVO j.d.o.o. za trgovinu, OIB 37079677392</item>
    </izvorni_sadrzaj>
    <derivirana_varijabla naziv="DomainObject.Predmet.ProtuStrankaListFormatedOIB_1">
      <item>SKUNDAVO j.d.o.o. za trgovinu, OIB 37079677392</item>
    </derivirana_varijabla>
  </DomainObject.Predmet.ProtuStrankaListFormatedOIB>
  <DomainObject.Predmet.ProtuStrankaListFormatedWithAdress>
    <izvorni_sadrzaj>
      <item>SKUNDAVO j.d.o.o. za trgovinu, Ulica Brune Bušića 34, 10000 Zagreb</item>
    </izvorni_sadrzaj>
    <derivirana_varijabla naziv="DomainObject.Predmet.ProtuStrankaListFormatedWithAdress_1">
      <item>SKUNDAVO j.d.o.o. za trgovinu, Ulica Brune Bušića 34, 10000 Zagreb</item>
    </derivirana_varijabla>
  </DomainObject.Predmet.ProtuStrankaListFormatedWithAdress>
  <DomainObject.Predmet.ProtuStrankaListFormatedWithAdressOIB>
    <izvorni_sadrzaj>
      <item>SKUNDAVO j.d.o.o. za trgovinu, OIB 37079677392, Ulica Brune Bušića 34, 10000 Zagreb</item>
    </izvorni_sadrzaj>
    <derivirana_varijabla naziv="DomainObject.Predmet.ProtuStrankaListFormatedWithAdressOIB_1">
      <item>SKUNDAVO j.d.o.o. za trgovinu, OIB 37079677392, Ulica Brune Bušića 34, 10000 Zagreb</item>
    </derivirana_varijabla>
  </DomainObject.Predmet.ProtuStrankaListFormatedWithAdressOIB>
  <DomainObject.Predmet.ProtuStrankaListNazivFormated>
    <izvorni_sadrzaj>
      <item>SKUNDAVO j.d.o.o. za trgovinu</item>
    </izvorni_sadrzaj>
    <derivirana_varijabla naziv="DomainObject.Predmet.ProtuStrankaListNazivFormated_1">
      <item>SKUNDAVO j.d.o.o. za trgovinu</item>
    </derivirana_varijabla>
  </DomainObject.Predmet.ProtuStrankaListNazivFormated>
  <DomainObject.Predmet.ProtuStrankaListNazivFormatedOIB>
    <izvorni_sadrzaj>
      <item>SKUNDAVO j.d.o.o. za trgovinu, OIB 37079677392</item>
    </izvorni_sadrzaj>
    <derivirana_varijabla naziv="DomainObject.Predmet.ProtuStrankaListNazivFormatedOIB_1">
      <item>SKUNDAVO j.d.o.o. za trgovinu, OIB 37079677392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SKUNDAVO j.d.o.o. za trgovinu</izvorni_sadrzaj>
    <derivirana_varijabla naziv="DomainObject.Predmet.ProtustrankaIDrugi_1">SKUNDAVO j.d.o.o.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SKUNDAVO j.d.o.o. za trgovinu, OIB 37079677392, Ulica Brune Bušića 34, 10000 Zagreb</izvorni_sadrzaj>
    <derivirana_varijabla naziv="DomainObject.Predmet.ProtustrankaIDrugiAdressOIB_1">SKUNDAVO j.d.o.o. za trgovinu, OIB 37079677392, Ulica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SKUNDAVO j.d.o.o. za trgovinu</item>
      <item>Financijska agencija</item>
    </izvorni_sadrzaj>
    <derivirana_varijabla naziv="DomainObject.Predmet.SudioniciListNaziv_1">
      <item>SKUNDAVO j.d.o.o. za trgovinu</item>
      <item>Financijska agencija</item>
    </derivirana_varijabla>
  </DomainObject.Predmet.SudioniciListNaziv>
  <DomainObject.Predmet.SudioniciListAdressOIB>
    <izvorni_sadrzaj>
      <item>SKUNDAVO j.d.o.o. za trgovinu, OIB 37079677392, Ulica Brune Bušića 34,10000 Zagreb</item>
      <item>Financijska agencija, OIB 85821130368, TRG SVIBANJSKIH ŽRTAVA 1995. 1,10000 Zagreb</item>
    </izvorni_sadrzaj>
    <derivirana_varijabla naziv="DomainObject.Predmet.SudioniciListAdressOIB_1">
      <item>SKUNDAVO j.d.o.o. za trgovinu, OIB 37079677392, Ulica Brune Bušića 34,10000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37079677392</item>
      <item>, OIB 85821130368</item>
    </izvorni_sadrzaj>
    <derivirana_varijabla naziv="DomainObject.Predmet.SudioniciListNazivOIB_1">
      <item>, OIB 37079677392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812</properties:Characters>
  <properties:Lines>46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2023-03-15T11:40:00Z</cp:lastPrinted>
  <dcterms:modified xmlns:xsi="http://www.w3.org/2001/XMLSchema-instance" xsi:type="dcterms:W3CDTF">2023-03-15T11:41:00Z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